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F79D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76153" w:rsidRPr="005665E9" w:rsidRDefault="008D329F" w:rsidP="002761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566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360C7E" w:rsidRPr="00566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360C7E" w:rsidRPr="005665E9">
              <w:rPr>
                <w:color w:val="000000"/>
                <w:szCs w:val="22"/>
                <w:lang w:val="en-US"/>
              </w:rPr>
              <w:t xml:space="preserve"> </w:t>
            </w:r>
          </w:p>
          <w:p w:rsidR="00276153" w:rsidRPr="00276153" w:rsidRDefault="00276153" w:rsidP="00276153">
            <w:pPr>
              <w:suppressAutoHyphens w:val="0"/>
              <w:spacing w:after="0"/>
              <w:jc w:val="center"/>
              <w:rPr>
                <w:bCs/>
                <w:color w:val="000000"/>
                <w:szCs w:val="22"/>
                <w:lang w:val="el-GR"/>
              </w:rPr>
            </w:pPr>
            <w:bookmarkStart w:id="0" w:name="_GoBack"/>
            <w:r w:rsidRPr="00276153">
              <w:rPr>
                <w:bCs/>
                <w:color w:val="000000"/>
                <w:szCs w:val="22"/>
              </w:rPr>
              <w:t xml:space="preserve">Arduino GIGA R1 </w:t>
            </w:r>
            <w:proofErr w:type="spellStart"/>
            <w:r w:rsidRPr="00276153">
              <w:rPr>
                <w:bCs/>
                <w:color w:val="000000"/>
                <w:szCs w:val="22"/>
              </w:rPr>
              <w:t>WiFi</w:t>
            </w:r>
            <w:proofErr w:type="spellEnd"/>
          </w:p>
          <w:bookmarkEnd w:id="0"/>
          <w:p w:rsidR="008D329F" w:rsidRPr="005665E9" w:rsidRDefault="008D329F" w:rsidP="0027615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60C7E" w:rsidRPr="008D329F" w:rsidTr="00BD18B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bottom"/>
          </w:tcPr>
          <w:p w:rsidR="00276153" w:rsidRPr="00276153" w:rsidRDefault="00276153" w:rsidP="00276153">
            <w:pPr>
              <w:suppressAutoHyphens w:val="0"/>
              <w:spacing w:after="0"/>
              <w:jc w:val="center"/>
              <w:rPr>
                <w:rFonts w:ascii="Tahoma" w:hAnsi="Tahoma" w:cs="Tahoma"/>
                <w:bCs/>
                <w:color w:val="000000"/>
                <w:sz w:val="18"/>
                <w:szCs w:val="18"/>
                <w:lang w:val="el-GR" w:eastAsia="el-GR"/>
              </w:rPr>
            </w:pPr>
            <w:r w:rsidRPr="0027615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Arduino GIGA R1 </w:t>
            </w:r>
            <w:proofErr w:type="spellStart"/>
            <w:r w:rsidRPr="00276153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WiFi</w:t>
            </w:r>
            <w:proofErr w:type="spellEnd"/>
          </w:p>
          <w:p w:rsidR="00360C7E" w:rsidRPr="005665E9" w:rsidRDefault="00360C7E" w:rsidP="005665E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bottom"/>
            <w:hideMark/>
          </w:tcPr>
          <w:p w:rsidR="00360C7E" w:rsidRPr="00DF79D5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 </w:t>
            </w:r>
            <w:r w:rsidR="00DF79D5">
              <w:rPr>
                <w:color w:val="000000"/>
                <w:szCs w:val="22"/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60C7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60C7E" w:rsidRPr="008D329F" w:rsidRDefault="00DF79D5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60C7E" w:rsidRPr="008D329F" w:rsidRDefault="005665E9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76153"/>
    <w:rsid w:val="002C5B52"/>
    <w:rsid w:val="00360C7E"/>
    <w:rsid w:val="005665E9"/>
    <w:rsid w:val="007C3968"/>
    <w:rsid w:val="008D329F"/>
    <w:rsid w:val="009A6F68"/>
    <w:rsid w:val="00D43DFD"/>
    <w:rsid w:val="00DF79D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0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2025-12-03T09:35:00Z</dcterms:created>
  <dcterms:modified xsi:type="dcterms:W3CDTF">2025-12-03T09:35:00Z</dcterms:modified>
</cp:coreProperties>
</file>